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7E5FA" w14:textId="77777777" w:rsidR="00CF1261" w:rsidRDefault="00CF1261" w:rsidP="00CF1261">
      <w:pPr>
        <w:pStyle w:val="NoSpacing"/>
      </w:pPr>
      <w:r>
        <w:rPr>
          <w:u w:val="single"/>
        </w:rPr>
        <w:t>John ASTON</w:t>
      </w:r>
      <w:r>
        <w:t xml:space="preserve">   </w:t>
      </w:r>
      <w:proofErr w:type="gramStart"/>
      <w:r>
        <w:t xml:space="preserve">   (</w:t>
      </w:r>
      <w:proofErr w:type="gramEnd"/>
      <w:r>
        <w:t>fl.1468-9)</w:t>
      </w:r>
    </w:p>
    <w:p w14:paraId="732EA6E5" w14:textId="77777777" w:rsidR="00CF1261" w:rsidRDefault="00CF1261" w:rsidP="00CF1261">
      <w:pPr>
        <w:pStyle w:val="NoSpacing"/>
      </w:pPr>
    </w:p>
    <w:p w14:paraId="5FC5A1CA" w14:textId="77777777" w:rsidR="00CF1261" w:rsidRDefault="00CF1261" w:rsidP="00CF1261">
      <w:pPr>
        <w:pStyle w:val="NoSpacing"/>
      </w:pPr>
    </w:p>
    <w:p w14:paraId="3BDCB34D" w14:textId="77777777" w:rsidR="00CF1261" w:rsidRDefault="00CF1261" w:rsidP="00CF1261">
      <w:pPr>
        <w:pStyle w:val="NoSpacing"/>
      </w:pPr>
      <w:r>
        <w:t xml:space="preserve">         1468-9</w:t>
      </w:r>
      <w:r>
        <w:tab/>
        <w:t xml:space="preserve">He was granted a piece of land in </w:t>
      </w:r>
      <w:proofErr w:type="spellStart"/>
      <w:r>
        <w:t>Whaplode</w:t>
      </w:r>
      <w:proofErr w:type="spellEnd"/>
      <w:r>
        <w:t>, Lincolnshire, by William</w:t>
      </w:r>
    </w:p>
    <w:p w14:paraId="1CD7608D" w14:textId="77777777" w:rsidR="00CF1261" w:rsidRDefault="00CF1261" w:rsidP="00CF1261">
      <w:pPr>
        <w:pStyle w:val="NoSpacing"/>
        <w:ind w:left="720" w:firstLine="720"/>
      </w:pPr>
      <w:proofErr w:type="spellStart"/>
      <w:r>
        <w:t>Calowe</w:t>
      </w:r>
      <w:proofErr w:type="spellEnd"/>
      <w:r>
        <w:t>(q.v.).</w:t>
      </w:r>
    </w:p>
    <w:p w14:paraId="0D9FB0F5" w14:textId="77777777" w:rsidR="00CF1261" w:rsidRDefault="00CF1261" w:rsidP="00CF1261">
      <w:pPr>
        <w:pStyle w:val="NoSpacing"/>
      </w:pPr>
      <w:r>
        <w:tab/>
      </w:r>
      <w:r>
        <w:tab/>
        <w:t>(P.R.O. ref. E 210/8469)</w:t>
      </w:r>
    </w:p>
    <w:p w14:paraId="42544F2A" w14:textId="77777777" w:rsidR="00CF1261" w:rsidRDefault="00CF1261" w:rsidP="00CF1261">
      <w:pPr>
        <w:pStyle w:val="NoSpacing"/>
      </w:pPr>
    </w:p>
    <w:p w14:paraId="376DE5E2" w14:textId="77777777" w:rsidR="00CF1261" w:rsidRDefault="00CF1261" w:rsidP="00CF1261">
      <w:pPr>
        <w:pStyle w:val="NoSpacing"/>
      </w:pPr>
    </w:p>
    <w:p w14:paraId="0E18F0F6" w14:textId="77777777" w:rsidR="00CF1261" w:rsidRDefault="00CF1261" w:rsidP="00CF1261">
      <w:pPr>
        <w:pStyle w:val="NoSpacing"/>
      </w:pPr>
      <w:r>
        <w:t>29 May 2019</w:t>
      </w:r>
    </w:p>
    <w:p w14:paraId="558B8E33" w14:textId="77777777" w:rsidR="006B2F86" w:rsidRPr="00E71FC3" w:rsidRDefault="00CF12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AE296" w14:textId="77777777" w:rsidR="00CF1261" w:rsidRDefault="00CF1261" w:rsidP="00E71FC3">
      <w:pPr>
        <w:spacing w:after="0" w:line="240" w:lineRule="auto"/>
      </w:pPr>
      <w:r>
        <w:separator/>
      </w:r>
    </w:p>
  </w:endnote>
  <w:endnote w:type="continuationSeparator" w:id="0">
    <w:p w14:paraId="79D0BE99" w14:textId="77777777" w:rsidR="00CF1261" w:rsidRDefault="00CF12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634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2094" w14:textId="77777777" w:rsidR="00CF1261" w:rsidRDefault="00CF1261" w:rsidP="00E71FC3">
      <w:pPr>
        <w:spacing w:after="0" w:line="240" w:lineRule="auto"/>
      </w:pPr>
      <w:r>
        <w:separator/>
      </w:r>
    </w:p>
  </w:footnote>
  <w:footnote w:type="continuationSeparator" w:id="0">
    <w:p w14:paraId="4BD85CDB" w14:textId="77777777" w:rsidR="00CF1261" w:rsidRDefault="00CF12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61"/>
    <w:rsid w:val="001A7C09"/>
    <w:rsid w:val="00577BD5"/>
    <w:rsid w:val="00656CBA"/>
    <w:rsid w:val="006A1F77"/>
    <w:rsid w:val="00733BE7"/>
    <w:rsid w:val="00AB52E8"/>
    <w:rsid w:val="00B16D3F"/>
    <w:rsid w:val="00BB41AC"/>
    <w:rsid w:val="00CF12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65F37"/>
  <w15:chartTrackingRefBased/>
  <w15:docId w15:val="{E65A2292-1307-4F84-8AA8-C0DF4A61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2019-06-16T21:22:00Z</dcterms:created>
  <dcterms:modified xsi:type="dcterms:W3CDTF">2019-06-16T21:23:00Z</dcterms:modified>
</cp:coreProperties>
</file>